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A61B68" w:rsidRDefault="00A61B68" w:rsidP="00B16CC9">
      <w:bookmarkStart w:id="0" w:name="bedrijfsnaam"/>
      <w:bookmarkEnd w:id="0"/>
      <w:r>
        <w:t>Aan de bewoner van dit adres</w:t>
      </w:r>
    </w:p>
    <w:p w:rsidR="00A61B68" w:rsidRDefault="00A61B68" w:rsidP="00B16CC9">
      <w:r>
        <w:t>[adres]</w:t>
      </w:r>
    </w:p>
    <w:p w:rsidR="00A61B68" w:rsidRDefault="00A61B68" w:rsidP="00B16CC9">
      <w:r>
        <w:t>[PC]  SCHIEDAM</w:t>
      </w:r>
    </w:p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p w:rsidR="00B16CC9" w:rsidRDefault="00B16CC9" w:rsidP="00B16CC9"/>
    <w:tbl>
      <w:tblPr>
        <w:tblW w:w="1019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95"/>
        <w:gridCol w:w="2495"/>
        <w:gridCol w:w="2495"/>
        <w:gridCol w:w="2714"/>
      </w:tblGrid>
      <w:tr w:rsidR="00B16CC9" w:rsidTr="000D79E6">
        <w:trPr>
          <w:cantSplit/>
          <w:trHeight w:hRule="exact" w:val="170"/>
        </w:trPr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brief van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Uw kenmerk</w:t>
            </w:r>
          </w:p>
        </w:tc>
        <w:tc>
          <w:tcPr>
            <w:tcW w:w="2495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Behandeld door</w:t>
            </w:r>
          </w:p>
        </w:tc>
        <w:tc>
          <w:tcPr>
            <w:tcW w:w="2714" w:type="dxa"/>
            <w:vAlign w:val="center"/>
          </w:tcPr>
          <w:p w:rsidR="00B16CC9" w:rsidRPr="00CE2D5D" w:rsidRDefault="00B16CC9" w:rsidP="000D79E6">
            <w:pPr>
              <w:pStyle w:val="Rubriek"/>
            </w:pPr>
            <w:r w:rsidRPr="00CE2D5D">
              <w:t>Datum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2495" w:type="dxa"/>
          </w:tcPr>
          <w:p w:rsidR="00B16CC9" w:rsidRDefault="00B16CC9" w:rsidP="000D79E6">
            <w:pPr>
              <w:rPr>
                <w:noProof/>
              </w:rPr>
            </w:pPr>
            <w:bookmarkStart w:id="1" w:name="uwbriefvan"/>
            <w:bookmarkEnd w:id="1"/>
          </w:p>
        </w:tc>
        <w:tc>
          <w:tcPr>
            <w:tcW w:w="2495" w:type="dxa"/>
          </w:tcPr>
          <w:p w:rsidR="00B16CC9" w:rsidRDefault="00B16CC9" w:rsidP="000D79E6">
            <w:bookmarkStart w:id="2" w:name="uwkenmerk"/>
            <w:bookmarkEnd w:id="2"/>
          </w:p>
        </w:tc>
        <w:tc>
          <w:tcPr>
            <w:tcW w:w="2495" w:type="dxa"/>
          </w:tcPr>
          <w:p w:rsidR="00B16CC9" w:rsidRDefault="00A61B68" w:rsidP="000D79E6">
            <w:bookmarkStart w:id="3" w:name="behandelddoor"/>
            <w:bookmarkEnd w:id="3"/>
            <w:r>
              <w:t>Irado Klantenservice</w:t>
            </w:r>
          </w:p>
        </w:tc>
        <w:tc>
          <w:tcPr>
            <w:tcW w:w="2714" w:type="dxa"/>
          </w:tcPr>
          <w:p w:rsidR="00B16CC9" w:rsidRDefault="00006AD3" w:rsidP="000D79E6">
            <w:bookmarkStart w:id="4" w:name="datum"/>
            <w:bookmarkEnd w:id="4"/>
            <w:r>
              <w:t>1 februari 2019</w:t>
            </w:r>
          </w:p>
        </w:tc>
      </w:tr>
      <w:tr w:rsidR="00B16CC9" w:rsidTr="000D79E6">
        <w:trPr>
          <w:cantSplit/>
          <w:trHeight w:hRule="exact" w:val="170"/>
        </w:trPr>
        <w:tc>
          <w:tcPr>
            <w:tcW w:w="4990" w:type="dxa"/>
            <w:gridSpan w:val="2"/>
            <w:vAlign w:val="center"/>
          </w:tcPr>
          <w:p w:rsidR="00B16CC9" w:rsidRDefault="00B16CC9" w:rsidP="000D79E6">
            <w:pPr>
              <w:pStyle w:val="Rubriek"/>
            </w:pPr>
            <w:r>
              <w:rPr>
                <w:noProof/>
              </w:rPr>
              <w:t>Betreft</w:t>
            </w:r>
          </w:p>
        </w:tc>
        <w:tc>
          <w:tcPr>
            <w:tcW w:w="2495" w:type="dxa"/>
            <w:vAlign w:val="center"/>
          </w:tcPr>
          <w:p w:rsidR="00B16CC9" w:rsidRDefault="00B16CC9" w:rsidP="000D79E6">
            <w:pPr>
              <w:pStyle w:val="Rubriek"/>
            </w:pPr>
            <w:r>
              <w:t>Doorkiesnummer</w:t>
            </w:r>
          </w:p>
        </w:tc>
        <w:tc>
          <w:tcPr>
            <w:tcW w:w="2714" w:type="dxa"/>
            <w:vAlign w:val="center"/>
          </w:tcPr>
          <w:p w:rsidR="00B16CC9" w:rsidRDefault="00B16CC9" w:rsidP="000D79E6">
            <w:pPr>
              <w:pStyle w:val="Rubriek"/>
            </w:pPr>
            <w:r>
              <w:t>Ons kenmerk</w:t>
            </w:r>
          </w:p>
        </w:tc>
      </w:tr>
      <w:tr w:rsidR="00B16CC9" w:rsidTr="000D79E6">
        <w:trPr>
          <w:cantSplit/>
          <w:trHeight w:hRule="exact" w:val="454"/>
        </w:trPr>
        <w:tc>
          <w:tcPr>
            <w:tcW w:w="4990" w:type="dxa"/>
            <w:gridSpan w:val="2"/>
          </w:tcPr>
          <w:p w:rsidR="00B16CC9" w:rsidRDefault="00A61B68" w:rsidP="000D79E6">
            <w:bookmarkStart w:id="5" w:name="onderwerp"/>
            <w:bookmarkEnd w:id="5"/>
            <w:r>
              <w:t>Proef met etensresten scheiden</w:t>
            </w:r>
          </w:p>
        </w:tc>
        <w:tc>
          <w:tcPr>
            <w:tcW w:w="2495" w:type="dxa"/>
          </w:tcPr>
          <w:p w:rsidR="00B16CC9" w:rsidRDefault="00A61B68" w:rsidP="000D79E6">
            <w:bookmarkStart w:id="6" w:name="doorkiesnummer"/>
            <w:bookmarkEnd w:id="6"/>
            <w:r>
              <w:t>010-262 1000</w:t>
            </w:r>
          </w:p>
        </w:tc>
        <w:tc>
          <w:tcPr>
            <w:tcW w:w="2714" w:type="dxa"/>
          </w:tcPr>
          <w:p w:rsidR="00B16CC9" w:rsidRDefault="001B2475" w:rsidP="000D79E6">
            <w:bookmarkStart w:id="7" w:name="onskenmerk"/>
            <w:bookmarkEnd w:id="7"/>
            <w:r>
              <w:t>2019-SM</w:t>
            </w:r>
            <w:r w:rsidR="00C16C34">
              <w:t>1</w:t>
            </w:r>
          </w:p>
        </w:tc>
      </w:tr>
    </w:tbl>
    <w:p w:rsidR="00B16CC9" w:rsidRDefault="009D7BF3" w:rsidP="00B16CC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9901555</wp:posOffset>
                </wp:positionV>
                <wp:extent cx="6629400" cy="731520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14" w:type="dxa"/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95"/>
                              <w:gridCol w:w="2495"/>
                              <w:gridCol w:w="2495"/>
                              <w:gridCol w:w="2495"/>
                            </w:tblGrid>
                            <w:tr w:rsidR="00B16CC9" w:rsidTr="007B4B92"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</w:pPr>
                                  <w:bookmarkStart w:id="8" w:name="unitnaw1a"/>
                                  <w:bookmarkEnd w:id="8"/>
                                  <w:r>
                                    <w:t>N.V. IRADO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Fokkerstraat 550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Postbus 58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</w:pPr>
                                  <w:r>
                                    <w:t>3100 AB  Schiedam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B16CC9" w:rsidRPr="009D7BF3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9D7BF3">
                                    <w:rPr>
                                      <w:lang w:val="de-DE"/>
                                    </w:rPr>
                                    <w:t>tel</w:t>
                                  </w:r>
                                  <w:r w:rsidRPr="009D7BF3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9" w:name="unitnaw2a"/>
                                  <w:bookmarkEnd w:id="9"/>
                                  <w:r w:rsidR="00A61B68" w:rsidRPr="009D7BF3">
                                    <w:rPr>
                                      <w:lang w:val="de-DE"/>
                                    </w:rPr>
                                    <w:t>010 262 10 00</w:t>
                                  </w:r>
                                </w:p>
                                <w:p w:rsidR="00B16CC9" w:rsidRPr="009D7BF3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313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9D7BF3">
                                    <w:rPr>
                                      <w:lang w:val="de-DE"/>
                                    </w:rPr>
                                    <w:t>fax</w:t>
                                  </w:r>
                                  <w:r w:rsidRPr="009D7BF3">
                                    <w:rPr>
                                      <w:lang w:val="de-DE"/>
                                    </w:rPr>
                                    <w:tab/>
                                  </w:r>
                                  <w:bookmarkStart w:id="10" w:name="unitnaw2b"/>
                                  <w:bookmarkEnd w:id="10"/>
                                </w:p>
                                <w:p w:rsidR="00A61B68" w:rsidRPr="009D7BF3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bookmarkStart w:id="11" w:name="unitnaw2c"/>
                                  <w:bookmarkEnd w:id="11"/>
                                  <w:r w:rsidRPr="009D7BF3">
                                    <w:rPr>
                                      <w:lang w:val="de-DE"/>
                                    </w:rPr>
                                    <w:t>info@irado.nl</w:t>
                                  </w:r>
                                </w:p>
                                <w:p w:rsidR="00A61B68" w:rsidRPr="009D7BF3" w:rsidRDefault="00A61B68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  <w:r w:rsidRPr="009D7BF3">
                                    <w:rPr>
                                      <w:lang w:val="de-DE"/>
                                    </w:rPr>
                                    <w:t>www.irado.nl</w:t>
                                  </w:r>
                                </w:p>
                                <w:p w:rsidR="00B16CC9" w:rsidRPr="009D7BF3" w:rsidRDefault="00B16CC9" w:rsidP="007B4B92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608"/>
                                    </w:tabs>
                                    <w:rPr>
                                      <w:lang w:val="de-D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bookmarkStart w:id="12" w:name="unitnaw3a"/>
                                  <w:bookmarkEnd w:id="12"/>
                                  <w:r>
                                    <w:t>KvK Rotterdam nr. 24304498</w:t>
                                  </w:r>
                                </w:p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IBAN NL48 INGB 0672 9380 14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  <w:r>
                                    <w:t>BTW nr. NL 8089.70.999.B.01</w:t>
                                  </w:r>
                                </w:p>
                                <w:p w:rsidR="00B16CC9" w:rsidRDefault="00B16CC9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  <w:tab w:val="left" w:pos="567"/>
                                    </w:tabs>
                                  </w:pPr>
                                </w:p>
                              </w:tc>
                              <w:tc>
                                <w:tcPr>
                                  <w:tcW w:w="2495" w:type="dxa"/>
                                </w:tcPr>
                                <w:p w:rsidR="00A61B68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bookmarkStart w:id="13" w:name="unitnaw4a"/>
                                  <w:bookmarkEnd w:id="13"/>
                                  <w:r>
                                    <w:t>ISO 9001, MVO-3 en VCA gecertificeerd</w:t>
                                  </w:r>
                                </w:p>
                                <w:p w:rsidR="00B16CC9" w:rsidRDefault="00A61B68">
                                  <w:pPr>
                                    <w:pStyle w:val="Voettekst"/>
                                    <w:tabs>
                                      <w:tab w:val="clear" w:pos="4536"/>
                                      <w:tab w:val="clear" w:pos="9072"/>
                                    </w:tabs>
                                  </w:pPr>
                                  <w:r>
                                    <w:t>Lid van Midwaste</w:t>
                                  </w:r>
                                </w:p>
                              </w:tc>
                            </w:tr>
                          </w:tbl>
                          <w:p w:rsidR="00B16CC9" w:rsidRDefault="00B16CC9" w:rsidP="00B16C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.7pt;margin-top:779.65pt;width:522pt;height:57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PShAIAAA8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" o:allowincell="f" stroked="f">
                <v:textbox>
                  <w:txbxContent>
                    <w:tbl>
                      <w:tblPr>
                        <w:tblW w:w="0" w:type="auto"/>
                        <w:tblInd w:w="-114" w:type="dxa"/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95"/>
                        <w:gridCol w:w="2495"/>
                        <w:gridCol w:w="2495"/>
                        <w:gridCol w:w="2495"/>
                      </w:tblGrid>
                      <w:tr w:rsidR="00B16CC9" w:rsidTr="007B4B92"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</w:pPr>
                            <w:bookmarkStart w:id="14" w:name="unitnaw1a"/>
                            <w:bookmarkEnd w:id="14"/>
                            <w:r>
                              <w:t>N.V. IRADO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Fokkerstraat 550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Postbus 58</w:t>
                            </w:r>
                          </w:p>
                          <w:p w:rsidR="00A61B68" w:rsidRDefault="00A61B68">
                            <w:pPr>
                              <w:pStyle w:val="Voettekst"/>
                            </w:pPr>
                            <w:r>
                              <w:t>3100 AB  Schiedam</w:t>
                            </w:r>
                          </w:p>
                          <w:p w:rsidR="00B16CC9" w:rsidRDefault="00B16CC9">
                            <w:pPr>
                              <w:pStyle w:val="Voettekst"/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B16CC9" w:rsidRPr="009D7BF3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9D7BF3">
                              <w:rPr>
                                <w:lang w:val="de-DE"/>
                              </w:rPr>
                              <w:t>tel</w:t>
                            </w:r>
                            <w:r w:rsidRPr="009D7BF3">
                              <w:rPr>
                                <w:lang w:val="de-DE"/>
                              </w:rPr>
                              <w:tab/>
                            </w:r>
                            <w:bookmarkStart w:id="15" w:name="unitnaw2a"/>
                            <w:bookmarkEnd w:id="15"/>
                            <w:r w:rsidR="00A61B68" w:rsidRPr="009D7BF3">
                              <w:rPr>
                                <w:lang w:val="de-DE"/>
                              </w:rPr>
                              <w:t>010 262 10 00</w:t>
                            </w:r>
                          </w:p>
                          <w:p w:rsidR="00B16CC9" w:rsidRPr="009D7BF3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313"/>
                              </w:tabs>
                              <w:rPr>
                                <w:lang w:val="de-DE"/>
                              </w:rPr>
                            </w:pPr>
                            <w:r w:rsidRPr="009D7BF3">
                              <w:rPr>
                                <w:lang w:val="de-DE"/>
                              </w:rPr>
                              <w:t>fax</w:t>
                            </w:r>
                            <w:r w:rsidRPr="009D7BF3">
                              <w:rPr>
                                <w:lang w:val="de-DE"/>
                              </w:rPr>
                              <w:tab/>
                            </w:r>
                            <w:bookmarkStart w:id="16" w:name="unitnaw2b"/>
                            <w:bookmarkEnd w:id="16"/>
                          </w:p>
                          <w:p w:rsidR="00A61B68" w:rsidRPr="009D7BF3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bookmarkStart w:id="17" w:name="unitnaw2c"/>
                            <w:bookmarkEnd w:id="17"/>
                            <w:r w:rsidRPr="009D7BF3">
                              <w:rPr>
                                <w:lang w:val="de-DE"/>
                              </w:rPr>
                              <w:t>info@irado.nl</w:t>
                            </w:r>
                          </w:p>
                          <w:p w:rsidR="00A61B68" w:rsidRPr="009D7BF3" w:rsidRDefault="00A61B68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  <w:r w:rsidRPr="009D7BF3">
                              <w:rPr>
                                <w:lang w:val="de-DE"/>
                              </w:rPr>
                              <w:t>www.irado.nl</w:t>
                            </w:r>
                          </w:p>
                          <w:p w:rsidR="00B16CC9" w:rsidRPr="009D7BF3" w:rsidRDefault="00B16CC9" w:rsidP="007B4B92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608"/>
                              </w:tabs>
                              <w:rPr>
                                <w:lang w:val="de-DE"/>
                              </w:rPr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bookmarkStart w:id="18" w:name="unitnaw3a"/>
                            <w:bookmarkEnd w:id="18"/>
                            <w:r>
                              <w:t>KvK Rotterdam nr. 24304498</w:t>
                            </w:r>
                          </w:p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IBAN NL48 INGB 0672 9380 14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  <w:r>
                              <w:t>BTW nr. NL 8089.70.999.B.01</w:t>
                            </w:r>
                          </w:p>
                          <w:p w:rsidR="00B16CC9" w:rsidRDefault="00B16CC9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  <w:tab w:val="left" w:pos="567"/>
                              </w:tabs>
                            </w:pPr>
                          </w:p>
                        </w:tc>
                        <w:tc>
                          <w:tcPr>
                            <w:tcW w:w="2495" w:type="dxa"/>
                          </w:tcPr>
                          <w:p w:rsidR="00A61B68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bookmarkStart w:id="19" w:name="unitnaw4a"/>
                            <w:bookmarkEnd w:id="19"/>
                            <w:r>
                              <w:t>ISO 9001, MVO-3 en VCA gecertificeerd</w:t>
                            </w:r>
                          </w:p>
                          <w:p w:rsidR="00B16CC9" w:rsidRDefault="00A61B68">
                            <w:pPr>
                              <w:pStyle w:val="Voettekst"/>
                              <w:tabs>
                                <w:tab w:val="clear" w:pos="4536"/>
                                <w:tab w:val="clear" w:pos="9072"/>
                              </w:tabs>
                            </w:pPr>
                            <w:r>
                              <w:t>Lid van Midwaste</w:t>
                            </w:r>
                          </w:p>
                        </w:tc>
                      </w:tr>
                    </w:tbl>
                    <w:p w:rsidR="00B16CC9" w:rsidRDefault="00B16CC9" w:rsidP="00B16CC9"/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:rsidR="00B16CC9" w:rsidRDefault="00B16CC9" w:rsidP="00B16CC9">
      <w:pPr>
        <w:sectPr w:rsidR="00B16CC9" w:rsidSect="007B4B9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34" w:bottom="1418" w:left="1134" w:header="624" w:footer="1021" w:gutter="0"/>
          <w:paperSrc w:first="15" w:other="15"/>
          <w:cols w:space="708"/>
          <w:titlePg/>
        </w:sectPr>
      </w:pPr>
    </w:p>
    <w:p w:rsidR="00B16CC9" w:rsidRDefault="00B16CC9" w:rsidP="00B16CC9"/>
    <w:p w:rsidR="00B16CC9" w:rsidRDefault="00A61B68" w:rsidP="00B16CC9">
      <w:bookmarkStart w:id="20" w:name="aanhef"/>
      <w:bookmarkEnd w:id="20"/>
      <w:r>
        <w:t xml:space="preserve">Beste bewoner van Schiedam West, </w:t>
      </w:r>
    </w:p>
    <w:p w:rsidR="00A61B68" w:rsidRDefault="00A61B68" w:rsidP="00B16CC9"/>
    <w:p w:rsidR="009D7BF3" w:rsidRPr="00A61B68" w:rsidRDefault="009D7BF3" w:rsidP="009D7BF3">
      <w:r>
        <w:t xml:space="preserve">Er leven veel vragen over het scheiden van groente-, fruit- en etensresten: hoe doe je dat nou precies? In bijgevoegde strip laat buurtbewoner René de Muijnk zien wat de bedoeling is. </w:t>
      </w:r>
      <w:r w:rsidRPr="00A61B68">
        <w:t xml:space="preserve">We hopen dat </w:t>
      </w:r>
      <w:r>
        <w:t xml:space="preserve">de strip </w:t>
      </w:r>
      <w:r w:rsidRPr="00A61B68">
        <w:t>u helpt uw gfe gescheiden aan te bieden.</w:t>
      </w:r>
      <w:bookmarkStart w:id="21" w:name="_GoBack"/>
      <w:bookmarkEnd w:id="21"/>
    </w:p>
    <w:p w:rsidR="00A61B68" w:rsidRDefault="00A61B68" w:rsidP="00B16CC9"/>
    <w:p w:rsidR="009D7BF3" w:rsidRPr="009D7BF3" w:rsidRDefault="009D7BF3" w:rsidP="00B16CC9">
      <w:pPr>
        <w:rPr>
          <w:b/>
        </w:rPr>
      </w:pPr>
      <w:r w:rsidRPr="009D7BF3">
        <w:rPr>
          <w:b/>
        </w:rPr>
        <w:t>Toelichting</w:t>
      </w:r>
    </w:p>
    <w:p w:rsidR="00A61B68" w:rsidRPr="00A61B68" w:rsidRDefault="00A61B68" w:rsidP="00A61B68">
      <w:bookmarkStart w:id="22" w:name="briefbody"/>
      <w:bookmarkEnd w:id="22"/>
      <w:r w:rsidRPr="00A61B68">
        <w:t xml:space="preserve">In juni </w:t>
      </w:r>
      <w:r w:rsidR="007B6BB6">
        <w:t xml:space="preserve">2018 </w:t>
      </w:r>
      <w:r w:rsidRPr="00A61B68">
        <w:t xml:space="preserve">heeft u een brief ontvangen over een landelijke proef naar het scheiden van groente, fruit- en etensresten (gfe). Uw wijk in Schiedam West is uitgekozen om hieraan deel te nemen.  In de proef wordt uitgezocht hoe we u als bewoner het best kunnen ondersteunen bij het scheiden van gfe. </w:t>
      </w:r>
    </w:p>
    <w:p w:rsidR="00A61B68" w:rsidRPr="00A61B68" w:rsidRDefault="00A61B68" w:rsidP="00A61B68"/>
    <w:p w:rsidR="00A61B68" w:rsidRPr="00A61B68" w:rsidRDefault="00A61B68" w:rsidP="00A61B68">
      <w:pPr>
        <w:rPr>
          <w:b/>
        </w:rPr>
      </w:pPr>
      <w:r w:rsidRPr="00A61B68">
        <w:rPr>
          <w:b/>
        </w:rPr>
        <w:t>Voortgang proef in Schiedam West</w:t>
      </w:r>
    </w:p>
    <w:p w:rsidR="00A61B68" w:rsidRPr="00A61B68" w:rsidRDefault="00A61B68" w:rsidP="00A61B68">
      <w:r w:rsidRPr="00A61B68">
        <w:t xml:space="preserve">Alle voorbereidingen voor de proef in Schiedam West zijn inmiddels gereed. Voorafgaand aan de proef zijn enquêtes afgenomen, wellicht bent ook u hiervoor benaderd. Deze brief is de start van de proef, die zal lopen tot ongeveer </w:t>
      </w:r>
      <w:r w:rsidR="007B6BB6">
        <w:t>juni van dit</w:t>
      </w:r>
      <w:r w:rsidRPr="00A61B68">
        <w:t xml:space="preserve"> jaar.</w:t>
      </w:r>
    </w:p>
    <w:p w:rsidR="00A61B68" w:rsidRPr="00A61B68" w:rsidRDefault="00A61B68" w:rsidP="00A61B68"/>
    <w:p w:rsidR="00A61B68" w:rsidRPr="00A61B68" w:rsidRDefault="00857446" w:rsidP="00A61B68">
      <w:pPr>
        <w:rPr>
          <w:b/>
        </w:rPr>
      </w:pPr>
      <w:r>
        <w:rPr>
          <w:b/>
        </w:rPr>
        <w:t xml:space="preserve">Maandelijks een </w:t>
      </w:r>
      <w:r w:rsidR="00385D89">
        <w:rPr>
          <w:b/>
        </w:rPr>
        <w:t>brief</w:t>
      </w:r>
    </w:p>
    <w:p w:rsidR="00857446" w:rsidRDefault="00A61B68" w:rsidP="00A61B68">
      <w:r w:rsidRPr="00A61B68">
        <w:t xml:space="preserve">Als onderdeel van de proef gaan we een deel van de bewoners uit Schiedam West regelmatig informeren over </w:t>
      </w:r>
      <w:r w:rsidR="00857446">
        <w:t xml:space="preserve">hoe u gfe het beste kunt scheiden. </w:t>
      </w:r>
      <w:r w:rsidRPr="00A61B68">
        <w:t xml:space="preserve">U behoort tot de groep van op toeval gekozen bewoners die we maandelijks deze afvalinformatie geven. </w:t>
      </w:r>
    </w:p>
    <w:p w:rsidR="00857446" w:rsidRDefault="00857446" w:rsidP="00857446"/>
    <w:p w:rsidR="00A61B68" w:rsidRPr="00A61B68" w:rsidRDefault="00A61B68" w:rsidP="00A61B68">
      <w:pPr>
        <w:rPr>
          <w:b/>
        </w:rPr>
      </w:pPr>
      <w:r w:rsidRPr="00A61B68">
        <w:rPr>
          <w:b/>
        </w:rPr>
        <w:t>Waarom gfe scheiden?</w:t>
      </w:r>
    </w:p>
    <w:p w:rsidR="00A61B68" w:rsidRPr="00A61B68" w:rsidRDefault="00A61B68" w:rsidP="00A61B68">
      <w:pPr>
        <w:contextualSpacing/>
      </w:pPr>
      <w:r>
        <w:t>G</w:t>
      </w:r>
      <w:r w:rsidRPr="00A61B68">
        <w:t xml:space="preserve">fe </w:t>
      </w:r>
      <w:r>
        <w:t xml:space="preserve">hoort niet thuis in het restafval. Als u uw gfe </w:t>
      </w:r>
      <w:r w:rsidRPr="00A61B68">
        <w:t>gescheiden aanlevert kunnen we het opnieuw gebruiken als grondstof voor nieuwe producten</w:t>
      </w:r>
      <w:r>
        <w:t xml:space="preserve">. Voor </w:t>
      </w:r>
      <w:r w:rsidRPr="00A61B68">
        <w:t>compost</w:t>
      </w:r>
      <w:r>
        <w:t xml:space="preserve"> en ook voor </w:t>
      </w:r>
      <w:r w:rsidRPr="00A61B68">
        <w:t xml:space="preserve">biogas. Door uw gfe te scheiden hoeven we ook minder afval te verbranden. Dit betekent minder CO2 -uitstoot en minder belasting voor het milieu. </w:t>
      </w:r>
    </w:p>
    <w:p w:rsidR="00A61B68" w:rsidRPr="00A61B68" w:rsidRDefault="00A61B68" w:rsidP="00A61B68"/>
    <w:p w:rsidR="00A61B68" w:rsidRPr="00A61B68" w:rsidRDefault="00A61B68" w:rsidP="00A61B68">
      <w:r w:rsidRPr="00A61B68">
        <w:rPr>
          <w:b/>
        </w:rPr>
        <w:t>Meer informatie</w:t>
      </w:r>
      <w:r w:rsidRPr="00A61B68">
        <w:rPr>
          <w:b/>
        </w:rPr>
        <w:br/>
      </w:r>
      <w:r w:rsidRPr="00A61B68">
        <w:t xml:space="preserve">Uiteraard zullen we u aan het eind van de proef informeren over de behaalde resultaten.  Heeft u nu al </w:t>
      </w:r>
      <w:r w:rsidRPr="00A61B68">
        <w:lastRenderedPageBreak/>
        <w:t xml:space="preserve">vragen over het onderzoek? Neemt u dan contact met ons op. Dat kan via de website van Irado: </w:t>
      </w:r>
      <w:hyperlink r:id="rId13" w:history="1">
        <w:r w:rsidRPr="00A61B68">
          <w:t>www.irado.nl/vraagovergfe-proef</w:t>
        </w:r>
      </w:hyperlink>
      <w:r w:rsidRPr="00A61B68">
        <w:t xml:space="preserve">. </w:t>
      </w:r>
    </w:p>
    <w:p w:rsidR="00A61B68" w:rsidRPr="00A61B68" w:rsidRDefault="00A61B68" w:rsidP="00A61B68">
      <w:r w:rsidRPr="00A61B68">
        <w:t xml:space="preserve">Heeft u vragen over afvalscheiding? Neemt u dan contact op met ons via </w:t>
      </w:r>
      <w:hyperlink r:id="rId14" w:history="1">
        <w:r w:rsidRPr="00A61B68">
          <w:t>info@irado.nl</w:t>
        </w:r>
      </w:hyperlink>
      <w:r w:rsidRPr="00A61B68">
        <w:t xml:space="preserve"> of 010-2621000. </w:t>
      </w:r>
    </w:p>
    <w:p w:rsidR="00A61B68" w:rsidRPr="00A61B68" w:rsidRDefault="00A61B68" w:rsidP="00A61B68"/>
    <w:p w:rsidR="00A61B68" w:rsidRPr="00A61B68" w:rsidRDefault="00A61B68" w:rsidP="00A61B68">
      <w:r w:rsidRPr="00A61B68">
        <w:t>Met vriendelijke groet,</w:t>
      </w:r>
    </w:p>
    <w:p w:rsidR="00A61B68" w:rsidRPr="00A61B68" w:rsidRDefault="00A61B68" w:rsidP="00A61B68"/>
    <w:p w:rsidR="00A61B68" w:rsidRPr="00A61B68" w:rsidRDefault="00A61B68" w:rsidP="00A61B68">
      <w:r w:rsidRPr="00A61B68">
        <w:t>G.L. Derksen</w:t>
      </w:r>
    </w:p>
    <w:p w:rsidR="00A61B68" w:rsidRPr="00A61B68" w:rsidRDefault="00A61B68" w:rsidP="00A61B68">
      <w:r w:rsidRPr="00A61B68">
        <w:t>Projectleider</w:t>
      </w:r>
    </w:p>
    <w:p w:rsidR="00A61B68" w:rsidRDefault="00A61B68" w:rsidP="00B16CC9"/>
    <w:p w:rsidR="00B16CC9" w:rsidRDefault="00B16CC9" w:rsidP="00B16CC9"/>
    <w:p w:rsidR="00857446" w:rsidRDefault="00857446" w:rsidP="00B16CC9"/>
    <w:p w:rsidR="00857446" w:rsidRDefault="00857446" w:rsidP="00B16CC9"/>
    <w:p w:rsidR="00857446" w:rsidRDefault="00857446" w:rsidP="00B16CC9"/>
    <w:p w:rsidR="00857446" w:rsidRDefault="00857446" w:rsidP="00B16CC9"/>
    <w:p w:rsidR="00A61B68" w:rsidRDefault="00A61B68" w:rsidP="00B16CC9">
      <w:bookmarkStart w:id="23" w:name="afsluiting"/>
      <w:bookmarkEnd w:id="23"/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857446" w:rsidRDefault="00857446" w:rsidP="009067C0">
      <w:pPr>
        <w:rPr>
          <w:b/>
          <w:szCs w:val="18"/>
        </w:rPr>
      </w:pPr>
    </w:p>
    <w:p w:rsidR="005F0C53" w:rsidRDefault="005F0C53" w:rsidP="009067C0">
      <w:pPr>
        <w:rPr>
          <w:b/>
          <w:szCs w:val="18"/>
        </w:rPr>
      </w:pPr>
      <w:r>
        <w:rPr>
          <w:b/>
          <w:szCs w:val="18"/>
        </w:rPr>
        <w:t xml:space="preserve">Tip: 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b/>
          <w:szCs w:val="18"/>
        </w:rPr>
        <w:t>Wat mag in de gf</w:t>
      </w:r>
      <w:r>
        <w:rPr>
          <w:b/>
          <w:szCs w:val="18"/>
        </w:rPr>
        <w:t>e</w:t>
      </w:r>
      <w:r w:rsidRPr="002C18CE">
        <w:rPr>
          <w:b/>
          <w:szCs w:val="18"/>
        </w:rPr>
        <w:t>-contain</w:t>
      </w:r>
      <w:r>
        <w:rPr>
          <w:b/>
          <w:szCs w:val="18"/>
        </w:rPr>
        <w:t>er?</w:t>
      </w:r>
    </w:p>
    <w:p w:rsidR="009067C0" w:rsidRPr="002C18CE" w:rsidRDefault="009067C0" w:rsidP="009067C0">
      <w:pPr>
        <w:rPr>
          <w:b/>
          <w:szCs w:val="18"/>
        </w:rPr>
      </w:pPr>
      <w:r w:rsidRPr="002C18CE">
        <w:rPr>
          <w:color w:val="00B050"/>
          <w:szCs w:val="18"/>
        </w:rPr>
        <w:t xml:space="preserve">√ </w:t>
      </w:r>
      <w:r w:rsidRPr="002C18CE">
        <w:rPr>
          <w:szCs w:val="18"/>
        </w:rPr>
        <w:t>In de gf</w:t>
      </w:r>
      <w:r>
        <w:rPr>
          <w:szCs w:val="18"/>
        </w:rPr>
        <w:t>e</w:t>
      </w:r>
      <w:r w:rsidRPr="002C18CE">
        <w:rPr>
          <w:szCs w:val="18"/>
        </w:rPr>
        <w:t>-container mag alles wat eetbaar is en wat groeit en bloeit</w:t>
      </w:r>
      <w:r>
        <w:rPr>
          <w:szCs w:val="18"/>
        </w:rPr>
        <w:t>, zoals</w:t>
      </w:r>
      <w:r w:rsidRPr="002C18CE">
        <w:rPr>
          <w:szCs w:val="18"/>
        </w:rPr>
        <w:t xml:space="preserve">: groenten, fruit, aardappelen, vlees en vis, pinda en notendoppen, eierschalen, </w:t>
      </w:r>
      <w:r w:rsidR="00385D89">
        <w:rPr>
          <w:szCs w:val="18"/>
        </w:rPr>
        <w:t xml:space="preserve">etensresten, </w:t>
      </w:r>
      <w:r w:rsidRPr="002C18CE">
        <w:rPr>
          <w:szCs w:val="18"/>
        </w:rPr>
        <w:t>theezakjes, koffiedik en koffiefilters, brood, kaaskorsten en klein bloemen- en plantenafval.</w:t>
      </w:r>
    </w:p>
    <w:p w:rsidR="009067C0" w:rsidRPr="002C18CE" w:rsidRDefault="009067C0" w:rsidP="009067C0">
      <w:pPr>
        <w:rPr>
          <w:szCs w:val="18"/>
        </w:rPr>
      </w:pPr>
    </w:p>
    <w:p w:rsidR="009067C0" w:rsidRDefault="009067C0" w:rsidP="009067C0">
      <w:pPr>
        <w:rPr>
          <w:szCs w:val="18"/>
        </w:rPr>
      </w:pPr>
      <w:r w:rsidRPr="002C18CE">
        <w:rPr>
          <w:rFonts w:cs="Arial"/>
          <w:b/>
          <w:color w:val="FF0000"/>
          <w:szCs w:val="18"/>
        </w:rPr>
        <w:t xml:space="preserve">X </w:t>
      </w:r>
      <w:r w:rsidRPr="002C18CE">
        <w:rPr>
          <w:rFonts w:cs="Arial"/>
          <w:szCs w:val="18"/>
        </w:rPr>
        <w:t>In de gf</w:t>
      </w:r>
      <w:r>
        <w:rPr>
          <w:rFonts w:cs="Arial"/>
          <w:szCs w:val="18"/>
        </w:rPr>
        <w:t>e</w:t>
      </w:r>
      <w:r w:rsidRPr="002C18CE">
        <w:rPr>
          <w:rFonts w:cs="Arial"/>
          <w:szCs w:val="18"/>
        </w:rPr>
        <w:t>-container mag niet: k</w:t>
      </w:r>
      <w:r w:rsidRPr="002C18CE">
        <w:rPr>
          <w:szCs w:val="18"/>
        </w:rPr>
        <w:t>attenbakkorrels zonder milieukeur, honden- en kattenharen, hout en dikke takken, zand/grond, vogelkooizand, (volle) stofzuigerzakken, as uit asbak en open haard. En ook geen traditionele plastic zakken, vuilniszakken of pedaalemmerzakken.</w:t>
      </w: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Default="00857446" w:rsidP="009067C0">
      <w:pPr>
        <w:rPr>
          <w:szCs w:val="18"/>
        </w:rPr>
      </w:pPr>
    </w:p>
    <w:p w:rsidR="00857446" w:rsidRPr="002C18CE" w:rsidRDefault="00857446" w:rsidP="009067C0">
      <w:pPr>
        <w:rPr>
          <w:szCs w:val="18"/>
        </w:rPr>
      </w:pPr>
    </w:p>
    <w:p w:rsidR="00B16CC9" w:rsidRDefault="00B16CC9" w:rsidP="00B16CC9"/>
    <w:p w:rsidR="00B16CC9" w:rsidRDefault="00DA3321" w:rsidP="00A8057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2292985</wp:posOffset>
            </wp:positionH>
            <wp:positionV relativeFrom="paragraph">
              <wp:posOffset>114935</wp:posOffset>
            </wp:positionV>
            <wp:extent cx="962025" cy="580390"/>
            <wp:effectExtent l="0" t="0" r="0" b="0"/>
            <wp:wrapSquare wrapText="bothSides"/>
            <wp:docPr id="5" name="Afbeelding 4" descr="1701009-ATC logo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1009-ATC logo-0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</wp:posOffset>
            </wp:positionV>
            <wp:extent cx="1501775" cy="897890"/>
            <wp:effectExtent l="19050" t="0" r="3175" b="0"/>
            <wp:wrapSquare wrapText="bothSides"/>
            <wp:docPr id="4" name="Afbeelding 3" descr="Schiedam basislogo_rgb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iedam basislogo_rgb_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0EA1" w:rsidRDefault="00DC0EA1"/>
    <w:sectPr w:rsidR="00DC0EA1" w:rsidSect="007B4B92">
      <w:footerReference w:type="default" r:id="rId17"/>
      <w:type w:val="continuous"/>
      <w:pgSz w:w="11906" w:h="16838" w:code="9"/>
      <w:pgMar w:top="1134" w:right="1134" w:bottom="1418" w:left="1134" w:header="737" w:footer="1021" w:gutter="0"/>
      <w:paperSrc w:first="15" w:other="15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68" w:rsidRDefault="00A61B68" w:rsidP="00091448">
      <w:pPr>
        <w:spacing w:line="240" w:lineRule="auto"/>
      </w:pPr>
      <w:r>
        <w:separator/>
      </w:r>
    </w:p>
  </w:endnote>
  <w:endnote w:type="continuationSeparator" w:id="0">
    <w:p w:rsidR="00A61B68" w:rsidRDefault="00A61B68" w:rsidP="0009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 55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9D7BF3">
    <w:pPr>
      <w:pStyle w:val="Voettekst"/>
      <w:tabs>
        <w:tab w:val="clear" w:pos="9072"/>
        <w:tab w:val="right" w:pos="8789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Voetteks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Pr="00A61B68" w:rsidRDefault="00A61B68" w:rsidP="00A61B68">
    <w:pPr>
      <w:pStyle w:val="Voettekst"/>
      <w:tabs>
        <w:tab w:val="right" w:pos="9638"/>
      </w:tabs>
    </w:pPr>
    <w:r>
      <w:tab/>
    </w:r>
    <w:r>
      <w:tab/>
      <w:t xml:space="preserve">pagina </w:t>
    </w:r>
    <w:r w:rsidR="001B2475">
      <w:fldChar w:fldCharType="begin"/>
    </w:r>
    <w:r w:rsidR="001B2475">
      <w:instrText xml:space="preserve"> PAGE  \* MERGEFORMAT </w:instrText>
    </w:r>
    <w:r w:rsidR="001B2475">
      <w:fldChar w:fldCharType="separate"/>
    </w:r>
    <w:r w:rsidR="009D7BF3">
      <w:rPr>
        <w:noProof/>
      </w:rPr>
      <w:t>2</w:t>
    </w:r>
    <w:r w:rsidR="001B247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68" w:rsidRDefault="00A61B68" w:rsidP="00091448">
      <w:pPr>
        <w:spacing w:line="240" w:lineRule="auto"/>
      </w:pPr>
      <w:r>
        <w:separator/>
      </w:r>
    </w:p>
  </w:footnote>
  <w:footnote w:type="continuationSeparator" w:id="0">
    <w:p w:rsidR="00A61B68" w:rsidRDefault="00A61B68" w:rsidP="000914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B68" w:rsidRDefault="00A61B6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51"/>
      <w:gridCol w:w="3256"/>
      <w:gridCol w:w="2552"/>
    </w:tblGrid>
    <w:tr w:rsidR="007B4B92">
      <w:trPr>
        <w:trHeight w:val="400"/>
      </w:trPr>
      <w:tc>
        <w:tcPr>
          <w:tcW w:w="3051" w:type="dxa"/>
          <w:vAlign w:val="center"/>
        </w:tcPr>
        <w:p w:rsidR="007B4B92" w:rsidRDefault="009D7BF3">
          <w:pPr>
            <w:pStyle w:val="Koptekst"/>
          </w:pPr>
        </w:p>
      </w:tc>
      <w:tc>
        <w:tcPr>
          <w:tcW w:w="3256" w:type="dxa"/>
          <w:vAlign w:val="center"/>
        </w:tcPr>
        <w:p w:rsidR="007B4B92" w:rsidRDefault="009D7BF3">
          <w:pPr>
            <w:pStyle w:val="Koptekst"/>
          </w:pPr>
        </w:p>
      </w:tc>
      <w:tc>
        <w:tcPr>
          <w:tcW w:w="2552" w:type="dxa"/>
          <w:vAlign w:val="center"/>
        </w:tcPr>
        <w:p w:rsidR="007B4B92" w:rsidRDefault="009D7BF3">
          <w:pPr>
            <w:pStyle w:val="Unitnaam"/>
            <w:rPr>
              <w:sz w:val="32"/>
            </w:rPr>
          </w:pPr>
        </w:p>
        <w:p w:rsidR="007B4B92" w:rsidRDefault="009D7BF3">
          <w:pPr>
            <w:pStyle w:val="Unitnaam"/>
            <w:jc w:val="center"/>
          </w:pPr>
        </w:p>
      </w:tc>
    </w:tr>
  </w:tbl>
  <w:p w:rsidR="007B4B92" w:rsidRDefault="009D7BF3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B92" w:rsidRDefault="00B16CC9">
    <w:pPr>
      <w:pStyle w:val="Kopteks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7C0"/>
    <w:rsid w:val="00006AD3"/>
    <w:rsid w:val="000125ED"/>
    <w:rsid w:val="00042793"/>
    <w:rsid w:val="00091448"/>
    <w:rsid w:val="000C6DD9"/>
    <w:rsid w:val="000C70F9"/>
    <w:rsid w:val="001B2475"/>
    <w:rsid w:val="001B55AD"/>
    <w:rsid w:val="00217A10"/>
    <w:rsid w:val="0026365A"/>
    <w:rsid w:val="002C6C2E"/>
    <w:rsid w:val="002F078D"/>
    <w:rsid w:val="00354EDE"/>
    <w:rsid w:val="00385D89"/>
    <w:rsid w:val="00394723"/>
    <w:rsid w:val="003D6A31"/>
    <w:rsid w:val="00405AAF"/>
    <w:rsid w:val="00413D82"/>
    <w:rsid w:val="004A5B17"/>
    <w:rsid w:val="004B07DC"/>
    <w:rsid w:val="00512557"/>
    <w:rsid w:val="00557C3F"/>
    <w:rsid w:val="005763D7"/>
    <w:rsid w:val="005F0C53"/>
    <w:rsid w:val="0062674C"/>
    <w:rsid w:val="00650C75"/>
    <w:rsid w:val="0067482B"/>
    <w:rsid w:val="00683DDB"/>
    <w:rsid w:val="00723629"/>
    <w:rsid w:val="00757439"/>
    <w:rsid w:val="00781CAB"/>
    <w:rsid w:val="007876B9"/>
    <w:rsid w:val="007A2E18"/>
    <w:rsid w:val="007B6BB6"/>
    <w:rsid w:val="007C399C"/>
    <w:rsid w:val="00857446"/>
    <w:rsid w:val="00867B80"/>
    <w:rsid w:val="00872AE0"/>
    <w:rsid w:val="008B7FE8"/>
    <w:rsid w:val="009067C0"/>
    <w:rsid w:val="00946F9F"/>
    <w:rsid w:val="00966DA1"/>
    <w:rsid w:val="00983C9F"/>
    <w:rsid w:val="009917CD"/>
    <w:rsid w:val="009D7BF3"/>
    <w:rsid w:val="009F43DB"/>
    <w:rsid w:val="009F5B37"/>
    <w:rsid w:val="00A61B68"/>
    <w:rsid w:val="00A80577"/>
    <w:rsid w:val="00A80886"/>
    <w:rsid w:val="00AC19CD"/>
    <w:rsid w:val="00AE6529"/>
    <w:rsid w:val="00B03FE4"/>
    <w:rsid w:val="00B16CC9"/>
    <w:rsid w:val="00B4724F"/>
    <w:rsid w:val="00BB064B"/>
    <w:rsid w:val="00BE688B"/>
    <w:rsid w:val="00C0091E"/>
    <w:rsid w:val="00C16C34"/>
    <w:rsid w:val="00C30151"/>
    <w:rsid w:val="00C46657"/>
    <w:rsid w:val="00C60BDB"/>
    <w:rsid w:val="00CB5AD1"/>
    <w:rsid w:val="00CC6244"/>
    <w:rsid w:val="00D25C24"/>
    <w:rsid w:val="00D41FA9"/>
    <w:rsid w:val="00D80922"/>
    <w:rsid w:val="00DA3321"/>
    <w:rsid w:val="00DB0E1D"/>
    <w:rsid w:val="00DC0EA1"/>
    <w:rsid w:val="00DE3145"/>
    <w:rsid w:val="00DE4F64"/>
    <w:rsid w:val="00E10706"/>
    <w:rsid w:val="00E643E2"/>
    <w:rsid w:val="00E75A63"/>
    <w:rsid w:val="00E94584"/>
    <w:rsid w:val="00EA0CAB"/>
    <w:rsid w:val="00EE4696"/>
    <w:rsid w:val="00F505EA"/>
    <w:rsid w:val="00FA2E3A"/>
    <w:rsid w:val="00FC49B3"/>
    <w:rsid w:val="00FD1683"/>
    <w:rsid w:val="00FD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E4F64"/>
    <w:pPr>
      <w:spacing w:after="0" w:line="280" w:lineRule="exac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B16CC9"/>
    <w:pPr>
      <w:tabs>
        <w:tab w:val="center" w:pos="4536"/>
        <w:tab w:val="right" w:pos="9072"/>
      </w:tabs>
      <w:spacing w:after="80"/>
    </w:pPr>
    <w:rPr>
      <w:rFonts w:ascii="Avenir 55" w:hAnsi="Avenir 55"/>
    </w:rPr>
  </w:style>
  <w:style w:type="character" w:customStyle="1" w:styleId="KoptekstChar">
    <w:name w:val="Koptekst Char"/>
    <w:basedOn w:val="Standaardalinea-lettertype"/>
    <w:link w:val="Koptekst"/>
    <w:rsid w:val="00B16CC9"/>
    <w:rPr>
      <w:rFonts w:ascii="Avenir 55" w:eastAsia="Times New Roman" w:hAnsi="Avenir 55" w:cs="Times New Roman"/>
      <w:sz w:val="18"/>
      <w:szCs w:val="20"/>
      <w:lang w:eastAsia="nl-NL"/>
    </w:rPr>
  </w:style>
  <w:style w:type="paragraph" w:customStyle="1" w:styleId="Rubriek">
    <w:name w:val="Rubriek"/>
    <w:basedOn w:val="Standaard"/>
    <w:rsid w:val="00B16CC9"/>
    <w:pPr>
      <w:spacing w:line="240" w:lineRule="auto"/>
    </w:pPr>
    <w:rPr>
      <w:sz w:val="14"/>
    </w:rPr>
  </w:style>
  <w:style w:type="paragraph" w:customStyle="1" w:styleId="Unitnaam">
    <w:name w:val="Unitnaam"/>
    <w:basedOn w:val="Rubriek"/>
    <w:rsid w:val="00B16CC9"/>
    <w:rPr>
      <w:b/>
      <w:sz w:val="22"/>
    </w:rPr>
  </w:style>
  <w:style w:type="paragraph" w:styleId="Voettekst">
    <w:name w:val="footer"/>
    <w:basedOn w:val="Standaard"/>
    <w:link w:val="VoettekstChar"/>
    <w:rsid w:val="00B16CC9"/>
    <w:pPr>
      <w:tabs>
        <w:tab w:val="center" w:pos="4536"/>
        <w:tab w:val="right" w:pos="9072"/>
      </w:tabs>
      <w:spacing w:after="20" w:line="240" w:lineRule="auto"/>
    </w:pPr>
    <w:rPr>
      <w:sz w:val="12"/>
    </w:rPr>
  </w:style>
  <w:style w:type="character" w:customStyle="1" w:styleId="VoettekstChar">
    <w:name w:val="Voettekst Char"/>
    <w:basedOn w:val="Standaardalinea-lettertype"/>
    <w:link w:val="Voettekst"/>
    <w:rsid w:val="00B16CC9"/>
    <w:rPr>
      <w:rFonts w:ascii="Verdana" w:eastAsia="Times New Roman" w:hAnsi="Verdana" w:cs="Times New Roman"/>
      <w:sz w:val="12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61B68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61B6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61B68"/>
    <w:pPr>
      <w:spacing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61B68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61B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61B68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irado.nl/vraagovergfe-proe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image" Target="media/image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info@irado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jablonen\Brief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</Template>
  <TotalTime>0</TotalTime>
  <Pages>2</Pages>
  <Words>433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Windows-gebruiker</dc:creator>
  <cp:lastModifiedBy>Weenk, Addie (WVL)</cp:lastModifiedBy>
  <cp:revision>2</cp:revision>
  <dcterms:created xsi:type="dcterms:W3CDTF">2019-01-24T14:55:00Z</dcterms:created>
  <dcterms:modified xsi:type="dcterms:W3CDTF">2019-01-24T14:55:00Z</dcterms:modified>
</cp:coreProperties>
</file>